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2DE7C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PYKARD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74DE5AE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Winchester.</w:t>
      </w:r>
    </w:p>
    <w:p w14:paraId="32712B9D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2F2FD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09C4B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Robert Archer(q.v.) when he was </w:t>
      </w:r>
      <w:proofErr w:type="gramStart"/>
      <w:r>
        <w:rPr>
          <w:rFonts w:ascii="Times New Roman" w:hAnsi="Times New Roman" w:cs="Times New Roman"/>
          <w:sz w:val="24"/>
          <w:szCs w:val="24"/>
        </w:rPr>
        <w:t>appointed</w:t>
      </w:r>
      <w:proofErr w:type="gramEnd"/>
    </w:p>
    <w:p w14:paraId="6788AE8D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alnager in Winchester.   (C.F.R. 1399-1405 p.140)</w:t>
      </w:r>
    </w:p>
    <w:p w14:paraId="019D581A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9A11C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B66378" w14:textId="77777777" w:rsidR="00CD0B6E" w:rsidRDefault="00CD0B6E" w:rsidP="00CD0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106009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DF26A" w14:textId="77777777" w:rsidR="00CD0B6E" w:rsidRDefault="00CD0B6E" w:rsidP="009139A6">
      <w:r>
        <w:separator/>
      </w:r>
    </w:p>
  </w:endnote>
  <w:endnote w:type="continuationSeparator" w:id="0">
    <w:p w14:paraId="66B2C7D9" w14:textId="77777777" w:rsidR="00CD0B6E" w:rsidRDefault="00CD0B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B2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CB2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91A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E7D84" w14:textId="77777777" w:rsidR="00CD0B6E" w:rsidRDefault="00CD0B6E" w:rsidP="009139A6">
      <w:r>
        <w:separator/>
      </w:r>
    </w:p>
  </w:footnote>
  <w:footnote w:type="continuationSeparator" w:id="0">
    <w:p w14:paraId="278C9B14" w14:textId="77777777" w:rsidR="00CD0B6E" w:rsidRDefault="00CD0B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C7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00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3ED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B6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0B6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5B014"/>
  <w15:chartTrackingRefBased/>
  <w15:docId w15:val="{57ECD82E-99B6-444C-A4E7-169DAA0E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2021-05-15T16:34:00Z</dcterms:created>
  <dcterms:modified xsi:type="dcterms:W3CDTF">2021-05-15T16:35:00Z</dcterms:modified>
</cp:coreProperties>
</file>